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8B603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Humphrey RAFFE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1EB6FCC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2CD5B9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101AB7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Houis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Thomas Baker(q.v.) made a plaint of</w:t>
      </w:r>
    </w:p>
    <w:p w14:paraId="1BDD7F60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forcible abbey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Hotrough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Charing, Kent(q.v.), and</w:t>
      </w:r>
    </w:p>
    <w:p w14:paraId="1B6C55C1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Ford, senior, of Charing(q.v.).</w:t>
      </w:r>
    </w:p>
    <w:p w14:paraId="2622895C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FC4366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B263A5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A55E47" w14:textId="77777777" w:rsidR="00B11A8A" w:rsidRDefault="00B11A8A" w:rsidP="00B11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January 2021</w:t>
      </w:r>
    </w:p>
    <w:p w14:paraId="05FCBF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BD497" w14:textId="77777777" w:rsidR="00B11A8A" w:rsidRDefault="00B11A8A" w:rsidP="009139A6">
      <w:r>
        <w:separator/>
      </w:r>
    </w:p>
  </w:endnote>
  <w:endnote w:type="continuationSeparator" w:id="0">
    <w:p w14:paraId="1A0F688D" w14:textId="77777777" w:rsidR="00B11A8A" w:rsidRDefault="00B11A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3A3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1AB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22A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9256A" w14:textId="77777777" w:rsidR="00B11A8A" w:rsidRDefault="00B11A8A" w:rsidP="009139A6">
      <w:r>
        <w:separator/>
      </w:r>
    </w:p>
  </w:footnote>
  <w:footnote w:type="continuationSeparator" w:id="0">
    <w:p w14:paraId="6013F94D" w14:textId="77777777" w:rsidR="00B11A8A" w:rsidRDefault="00B11A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C23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AC6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9EA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A8A"/>
    <w:rsid w:val="000666E0"/>
    <w:rsid w:val="002510B7"/>
    <w:rsid w:val="005C130B"/>
    <w:rsid w:val="00826F5C"/>
    <w:rsid w:val="009139A6"/>
    <w:rsid w:val="009448BB"/>
    <w:rsid w:val="00A3176C"/>
    <w:rsid w:val="00B11A8A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55C5F"/>
  <w15:chartTrackingRefBased/>
  <w15:docId w15:val="{036C443F-892D-4ED8-BFF4-4E34D72FE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1A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2021-03-03T11:35:00Z</dcterms:created>
  <dcterms:modified xsi:type="dcterms:W3CDTF">2021-03-03T11:36:00Z</dcterms:modified>
</cp:coreProperties>
</file>